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49" w:rsidRDefault="00A42449" w:rsidP="00A4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49" w:rsidRDefault="00A42449" w:rsidP="00A4244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42449" w:rsidRDefault="00607AF1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A4244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4E5EBB" w:rsidRDefault="004E5EBB" w:rsidP="00A4244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E5EBB" w:rsidRDefault="003524C4" w:rsidP="004E5EB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№ 1954</w:t>
      </w:r>
    </w:p>
    <w:p w:rsidR="004E5EBB" w:rsidRDefault="004E5EBB" w:rsidP="004E5EBB">
      <w:pPr>
        <w:rPr>
          <w:bCs/>
          <w:sz w:val="28"/>
          <w:szCs w:val="28"/>
          <w:lang w:val="uk-UA"/>
        </w:rPr>
      </w:pPr>
    </w:p>
    <w:p w:rsidR="00A42449" w:rsidRDefault="00A42449" w:rsidP="00A42449">
      <w:pPr>
        <w:jc w:val="center"/>
        <w:rPr>
          <w:bCs/>
          <w:sz w:val="28"/>
          <w:szCs w:val="28"/>
          <w:lang w:val="uk-UA"/>
        </w:rPr>
      </w:pPr>
    </w:p>
    <w:p w:rsidR="00DF0BC1" w:rsidRDefault="00DF0BC1" w:rsidP="001438B2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</w:t>
      </w:r>
      <w:proofErr w:type="spellStart"/>
      <w:r>
        <w:rPr>
          <w:sz w:val="28"/>
          <w:szCs w:val="28"/>
          <w:lang w:val="uk-UA"/>
        </w:rPr>
        <w:t>го</w:t>
      </w:r>
      <w:r w:rsidR="001438B2">
        <w:rPr>
          <w:sz w:val="28"/>
          <w:szCs w:val="28"/>
          <w:lang w:val="uk-UA"/>
        </w:rPr>
        <w:t>сподарства</w:t>
      </w:r>
      <w:r>
        <w:rPr>
          <w:sz w:val="28"/>
          <w:szCs w:val="28"/>
          <w:lang w:val="uk-UA"/>
        </w:rPr>
        <w:t>гр</w:t>
      </w:r>
      <w:proofErr w:type="spellEnd"/>
      <w:r>
        <w:rPr>
          <w:sz w:val="28"/>
          <w:szCs w:val="28"/>
          <w:lang w:val="uk-UA"/>
        </w:rPr>
        <w:t xml:space="preserve">. Лук’янчуку В.М. на території </w:t>
      </w:r>
      <w:proofErr w:type="spellStart"/>
      <w:r>
        <w:rPr>
          <w:sz w:val="28"/>
          <w:szCs w:val="28"/>
          <w:lang w:val="uk-UA"/>
        </w:rPr>
        <w:t>Перемилівського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</w:t>
      </w:r>
    </w:p>
    <w:p w:rsidR="009015B8" w:rsidRDefault="009015B8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E117D">
        <w:rPr>
          <w:sz w:val="28"/>
          <w:szCs w:val="28"/>
          <w:lang w:val="uk-UA"/>
        </w:rPr>
        <w:t xml:space="preserve"> </w:t>
      </w:r>
      <w:r w:rsidR="00607AF1">
        <w:rPr>
          <w:sz w:val="28"/>
          <w:szCs w:val="28"/>
          <w:lang w:val="uk-UA"/>
        </w:rPr>
        <w:t>Лук’янчука Володимира Миколайовича</w:t>
      </w:r>
      <w:r w:rsidR="00126B19">
        <w:rPr>
          <w:sz w:val="28"/>
          <w:szCs w:val="28"/>
          <w:lang w:val="uk-UA"/>
        </w:rPr>
        <w:t xml:space="preserve"> від </w:t>
      </w:r>
      <w:r w:rsidR="00607AF1">
        <w:rPr>
          <w:sz w:val="28"/>
          <w:szCs w:val="28"/>
          <w:lang w:val="uk-UA"/>
        </w:rPr>
        <w:t>13.12</w:t>
      </w:r>
      <w:r w:rsidR="00153FFD">
        <w:rPr>
          <w:sz w:val="28"/>
          <w:szCs w:val="28"/>
          <w:lang w:val="uk-UA"/>
        </w:rPr>
        <w:t>.</w:t>
      </w:r>
      <w:r w:rsidR="008C7BCF">
        <w:rPr>
          <w:sz w:val="28"/>
          <w:szCs w:val="28"/>
          <w:lang w:val="uk-UA"/>
        </w:rPr>
        <w:t>2021</w:t>
      </w:r>
      <w:r w:rsidR="00C93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E225B0">
        <w:rPr>
          <w:sz w:val="28"/>
          <w:szCs w:val="28"/>
          <w:lang w:val="uk-UA"/>
        </w:rPr>
        <w:t>ення (відновлення) меж земельних</w:t>
      </w:r>
      <w:r w:rsidR="009D3288">
        <w:rPr>
          <w:sz w:val="28"/>
          <w:szCs w:val="28"/>
          <w:lang w:val="uk-UA"/>
        </w:rPr>
        <w:t xml:space="preserve"> ділян</w:t>
      </w:r>
      <w:r w:rsidR="00E225B0">
        <w:rPr>
          <w:sz w:val="28"/>
          <w:szCs w:val="28"/>
          <w:lang w:val="uk-UA"/>
        </w:rPr>
        <w:t>о</w:t>
      </w:r>
      <w:r w:rsidR="009D328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1D3B9C">
        <w:rPr>
          <w:sz w:val="28"/>
          <w:szCs w:val="28"/>
          <w:lang w:val="uk-UA"/>
        </w:rPr>
        <w:t>о селянського господарства</w:t>
      </w:r>
      <w:r w:rsidR="00C9353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122C2A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9D2208">
        <w:rPr>
          <w:sz w:val="28"/>
          <w:szCs w:val="28"/>
          <w:lang w:val="uk-UA"/>
        </w:rPr>
        <w:t>країні</w:t>
      </w:r>
      <w:r w:rsidR="00122C2A">
        <w:rPr>
          <w:sz w:val="28"/>
          <w:szCs w:val="28"/>
          <w:lang w:val="uk-UA"/>
        </w:rPr>
        <w:t>»</w:t>
      </w:r>
      <w:r w:rsidR="009D2208">
        <w:rPr>
          <w:sz w:val="28"/>
          <w:szCs w:val="28"/>
          <w:lang w:val="uk-UA"/>
        </w:rPr>
        <w:t xml:space="preserve">, </w:t>
      </w:r>
      <w:r w:rsidR="00A0592E">
        <w:rPr>
          <w:sz w:val="28"/>
          <w:szCs w:val="28"/>
          <w:lang w:val="uk-UA"/>
        </w:rPr>
        <w:t xml:space="preserve">статтями 2, 3, 5 Закону України </w:t>
      </w:r>
      <w:r w:rsidR="00122C2A">
        <w:rPr>
          <w:sz w:val="28"/>
          <w:szCs w:val="28"/>
          <w:lang w:val="uk-UA"/>
        </w:rPr>
        <w:t>«Про порядок виділення в натурі (на місцевості) земельних ділянок власникам земельних часток (паїв)», статтями 12, 116, 118</w:t>
      </w:r>
      <w:r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</w:t>
      </w:r>
      <w:r w:rsidR="008C7BCF">
        <w:rPr>
          <w:sz w:val="28"/>
          <w:szCs w:val="28"/>
          <w:lang w:val="uk-UA"/>
        </w:rPr>
        <w:t>итань містобудування</w:t>
      </w:r>
      <w:r>
        <w:rPr>
          <w:sz w:val="28"/>
          <w:szCs w:val="28"/>
          <w:lang w:val="uk-UA"/>
        </w:rPr>
        <w:t>,</w:t>
      </w:r>
      <w:r w:rsidR="008C7BCF">
        <w:rPr>
          <w:sz w:val="28"/>
          <w:szCs w:val="28"/>
          <w:lang w:val="uk-UA"/>
        </w:rPr>
        <w:t xml:space="preserve"> будівництва, земельних відносин та</w:t>
      </w:r>
      <w:r>
        <w:rPr>
          <w:sz w:val="28"/>
          <w:szCs w:val="28"/>
          <w:lang w:val="uk-UA"/>
        </w:rPr>
        <w:t xml:space="preserve"> охорони навколишнього середовища,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D3288">
        <w:rPr>
          <w:sz w:val="28"/>
          <w:szCs w:val="28"/>
          <w:lang w:val="uk-UA"/>
        </w:rPr>
        <w:t xml:space="preserve">ення (відновлення) меж </w:t>
      </w:r>
      <w:r w:rsidR="00E225B0">
        <w:rPr>
          <w:sz w:val="28"/>
          <w:szCs w:val="28"/>
          <w:lang w:val="uk-UA"/>
        </w:rPr>
        <w:t>земельних</w:t>
      </w:r>
      <w:r w:rsidRPr="005126D6">
        <w:rPr>
          <w:sz w:val="28"/>
          <w:szCs w:val="28"/>
          <w:lang w:val="uk-UA"/>
        </w:rPr>
        <w:t xml:space="preserve"> ділян</w:t>
      </w:r>
      <w:r w:rsidR="00E225B0">
        <w:rPr>
          <w:sz w:val="28"/>
          <w:szCs w:val="28"/>
          <w:lang w:val="uk-UA"/>
        </w:rPr>
        <w:t>о</w:t>
      </w:r>
      <w:r w:rsidR="009D3288">
        <w:rPr>
          <w:sz w:val="28"/>
          <w:szCs w:val="28"/>
          <w:lang w:val="uk-UA"/>
        </w:rPr>
        <w:t>к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EE117D">
        <w:rPr>
          <w:sz w:val="28"/>
          <w:szCs w:val="28"/>
          <w:lang w:val="uk-UA"/>
        </w:rPr>
        <w:t xml:space="preserve">облену </w:t>
      </w:r>
      <w:r w:rsidR="00607AF1">
        <w:rPr>
          <w:sz w:val="28"/>
          <w:szCs w:val="28"/>
          <w:lang w:val="uk-UA"/>
        </w:rPr>
        <w:t>держа</w:t>
      </w:r>
      <w:r w:rsidR="001B1C2B">
        <w:rPr>
          <w:sz w:val="28"/>
          <w:szCs w:val="28"/>
          <w:lang w:val="uk-UA"/>
        </w:rPr>
        <w:t>в</w:t>
      </w:r>
      <w:r w:rsidR="00607AF1">
        <w:rPr>
          <w:sz w:val="28"/>
          <w:szCs w:val="28"/>
          <w:lang w:val="uk-UA"/>
        </w:rPr>
        <w:t>ним підприємством «Центр державного земельного кадастру»</w:t>
      </w:r>
      <w:r w:rsidR="00EE117D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C86BCA" w:rsidRDefault="002B46FE" w:rsidP="00DF0BC1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015B8">
        <w:rPr>
          <w:sz w:val="28"/>
          <w:szCs w:val="28"/>
          <w:lang w:val="uk-UA"/>
        </w:rPr>
        <w:t>Передати у приватну власність земельну частку (пай) та виділити її в натурі (на місцевості</w:t>
      </w:r>
      <w:r w:rsidR="009015B8" w:rsidRPr="009015B8">
        <w:rPr>
          <w:sz w:val="28"/>
          <w:szCs w:val="28"/>
          <w:lang w:val="uk-UA"/>
        </w:rPr>
        <w:t xml:space="preserve">) </w:t>
      </w:r>
      <w:r w:rsidRPr="009015B8">
        <w:rPr>
          <w:sz w:val="28"/>
          <w:szCs w:val="28"/>
          <w:lang w:val="uk-UA"/>
        </w:rPr>
        <w:t>гр</w:t>
      </w:r>
      <w:r w:rsidR="00C86BCA">
        <w:rPr>
          <w:sz w:val="28"/>
          <w:szCs w:val="28"/>
          <w:lang w:val="uk-UA"/>
        </w:rPr>
        <w:t>ома</w:t>
      </w:r>
      <w:r w:rsidR="007441E9">
        <w:rPr>
          <w:sz w:val="28"/>
          <w:szCs w:val="28"/>
          <w:lang w:val="uk-UA"/>
        </w:rPr>
        <w:t>дянину</w:t>
      </w:r>
      <w:r w:rsidR="00607AF1">
        <w:rPr>
          <w:sz w:val="28"/>
          <w:szCs w:val="28"/>
          <w:lang w:val="uk-UA"/>
        </w:rPr>
        <w:t xml:space="preserve"> Лук’янчуку Володимиру Миколайовичу</w:t>
      </w:r>
      <w:r w:rsidR="009015B8" w:rsidRPr="009015B8">
        <w:rPr>
          <w:sz w:val="28"/>
          <w:szCs w:val="28"/>
          <w:lang w:val="uk-UA"/>
        </w:rPr>
        <w:t>,</w:t>
      </w:r>
      <w:r w:rsidRPr="009015B8">
        <w:rPr>
          <w:sz w:val="28"/>
          <w:szCs w:val="28"/>
          <w:lang w:val="uk-UA"/>
        </w:rPr>
        <w:t xml:space="preserve"> власнику</w:t>
      </w:r>
      <w:r w:rsidR="009015B8" w:rsidRPr="009015B8">
        <w:rPr>
          <w:sz w:val="28"/>
          <w:szCs w:val="28"/>
          <w:lang w:val="uk-UA"/>
        </w:rPr>
        <w:t xml:space="preserve"> </w:t>
      </w:r>
      <w:r w:rsidR="009015B8">
        <w:rPr>
          <w:sz w:val="28"/>
          <w:szCs w:val="28"/>
          <w:lang w:val="uk-UA"/>
        </w:rPr>
        <w:t>с</w:t>
      </w:r>
      <w:r w:rsidR="008C5DA0">
        <w:rPr>
          <w:sz w:val="28"/>
          <w:szCs w:val="28"/>
          <w:lang w:val="uk-UA"/>
        </w:rPr>
        <w:t>ертифіката</w:t>
      </w:r>
      <w:r w:rsidRPr="009015B8">
        <w:rPr>
          <w:sz w:val="28"/>
          <w:szCs w:val="28"/>
          <w:lang w:val="uk-UA"/>
        </w:rPr>
        <w:t xml:space="preserve"> на право на земельн</w:t>
      </w:r>
      <w:r w:rsidR="0094062A">
        <w:rPr>
          <w:sz w:val="28"/>
          <w:szCs w:val="28"/>
          <w:lang w:val="uk-UA"/>
        </w:rPr>
        <w:t>у частку</w:t>
      </w:r>
      <w:r w:rsidR="00F06218">
        <w:rPr>
          <w:sz w:val="28"/>
          <w:szCs w:val="28"/>
          <w:lang w:val="uk-UA"/>
        </w:rPr>
        <w:t xml:space="preserve"> </w:t>
      </w:r>
      <w:r w:rsidR="00607AF1">
        <w:rPr>
          <w:sz w:val="28"/>
          <w:szCs w:val="28"/>
          <w:lang w:val="uk-UA"/>
        </w:rPr>
        <w:t>(пай) серії РВ № 0070787</w:t>
      </w:r>
      <w:r w:rsidR="009015B8">
        <w:rPr>
          <w:sz w:val="28"/>
          <w:szCs w:val="28"/>
          <w:lang w:val="uk-UA"/>
        </w:rPr>
        <w:t>,</w:t>
      </w:r>
      <w:r w:rsidR="008D0A75">
        <w:rPr>
          <w:sz w:val="28"/>
          <w:szCs w:val="28"/>
          <w:lang w:val="uk-UA"/>
        </w:rPr>
        <w:t xml:space="preserve"> на </w:t>
      </w:r>
    </w:p>
    <w:p w:rsidR="001438B2" w:rsidRPr="001438B2" w:rsidRDefault="001438B2" w:rsidP="001438B2">
      <w:pPr>
        <w:pStyle w:val="a3"/>
        <w:rPr>
          <w:sz w:val="28"/>
          <w:szCs w:val="28"/>
          <w:lang w:val="uk-UA"/>
        </w:rPr>
      </w:pPr>
    </w:p>
    <w:p w:rsidR="001438B2" w:rsidRPr="001438B2" w:rsidRDefault="001438B2" w:rsidP="001438B2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</w:p>
    <w:p w:rsidR="00C86BCA" w:rsidRDefault="00C86BCA" w:rsidP="00C86BCA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86BCA" w:rsidRPr="00C86BCA" w:rsidRDefault="00C86BCA" w:rsidP="00C86BCA">
      <w:pPr>
        <w:pStyle w:val="a3"/>
        <w:rPr>
          <w:sz w:val="28"/>
          <w:szCs w:val="28"/>
          <w:lang w:val="uk-UA"/>
        </w:rPr>
      </w:pPr>
    </w:p>
    <w:p w:rsidR="002B46FE" w:rsidRPr="00C86BCA" w:rsidRDefault="00607AF1" w:rsidP="00C86BCA">
      <w:pPr>
        <w:pStyle w:val="a3"/>
        <w:shd w:val="clear" w:color="auto" w:fill="FFFFFF"/>
        <w:tabs>
          <w:tab w:val="left" w:pos="142"/>
          <w:tab w:val="left" w:pos="993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території </w:t>
      </w:r>
      <w:proofErr w:type="spellStart"/>
      <w:r>
        <w:rPr>
          <w:sz w:val="28"/>
          <w:szCs w:val="28"/>
          <w:lang w:val="uk-UA"/>
        </w:rPr>
        <w:t>Перемилів</w:t>
      </w:r>
      <w:r w:rsidR="007441E9">
        <w:rPr>
          <w:sz w:val="28"/>
          <w:szCs w:val="28"/>
          <w:lang w:val="uk-UA"/>
        </w:rPr>
        <w:t>ського</w:t>
      </w:r>
      <w:proofErr w:type="spellEnd"/>
      <w:r w:rsidR="00B33C6F">
        <w:rPr>
          <w:sz w:val="28"/>
          <w:szCs w:val="28"/>
          <w:lang w:val="uk-UA"/>
        </w:rPr>
        <w:t xml:space="preserve"> </w:t>
      </w:r>
      <w:proofErr w:type="spellStart"/>
      <w:r w:rsidR="002B46FE" w:rsidRPr="009015B8">
        <w:rPr>
          <w:sz w:val="28"/>
          <w:szCs w:val="28"/>
          <w:lang w:val="uk-UA"/>
        </w:rPr>
        <w:t>старостинського</w:t>
      </w:r>
      <w:proofErr w:type="spellEnd"/>
      <w:r w:rsidR="008D0A75">
        <w:rPr>
          <w:sz w:val="28"/>
          <w:szCs w:val="28"/>
          <w:lang w:val="uk-UA"/>
        </w:rPr>
        <w:t xml:space="preserve">   округу  </w:t>
      </w:r>
      <w:r w:rsidR="00B33C6F">
        <w:rPr>
          <w:sz w:val="28"/>
          <w:szCs w:val="28"/>
          <w:lang w:val="uk-UA"/>
        </w:rPr>
        <w:t xml:space="preserve"> </w:t>
      </w:r>
      <w:proofErr w:type="spellStart"/>
      <w:r w:rsidR="002B46FE" w:rsidRPr="009015B8">
        <w:rPr>
          <w:sz w:val="28"/>
          <w:szCs w:val="28"/>
          <w:lang w:val="uk-UA"/>
        </w:rPr>
        <w:t>Млинівської</w:t>
      </w:r>
      <w:proofErr w:type="spellEnd"/>
      <w:r w:rsidR="002B46FE" w:rsidRPr="009015B8">
        <w:rPr>
          <w:sz w:val="28"/>
          <w:szCs w:val="28"/>
          <w:lang w:val="uk-UA"/>
        </w:rPr>
        <w:t xml:space="preserve"> </w:t>
      </w:r>
      <w:r w:rsidR="008D0A75">
        <w:rPr>
          <w:sz w:val="28"/>
          <w:szCs w:val="28"/>
          <w:lang w:val="uk-UA"/>
        </w:rPr>
        <w:t xml:space="preserve">  </w:t>
      </w:r>
      <w:r w:rsidR="002B46FE" w:rsidRPr="009015B8">
        <w:rPr>
          <w:sz w:val="28"/>
          <w:szCs w:val="28"/>
          <w:lang w:val="uk-UA"/>
        </w:rPr>
        <w:t>селищної</w:t>
      </w:r>
      <w:r w:rsidR="008D0A75">
        <w:rPr>
          <w:sz w:val="28"/>
          <w:szCs w:val="28"/>
          <w:lang w:val="uk-UA"/>
        </w:rPr>
        <w:t xml:space="preserve"> </w:t>
      </w:r>
      <w:r w:rsidR="002B46FE" w:rsidRPr="009015B8">
        <w:rPr>
          <w:sz w:val="28"/>
          <w:szCs w:val="28"/>
          <w:lang w:val="uk-UA"/>
        </w:rPr>
        <w:t xml:space="preserve"> ради</w:t>
      </w:r>
      <w:r w:rsidR="008D0A75">
        <w:rPr>
          <w:sz w:val="28"/>
          <w:szCs w:val="28"/>
          <w:lang w:val="uk-UA"/>
        </w:rPr>
        <w:t xml:space="preserve">  для</w:t>
      </w:r>
      <w:r w:rsidR="00BD53EB">
        <w:rPr>
          <w:sz w:val="28"/>
          <w:szCs w:val="28"/>
          <w:lang w:val="uk-UA"/>
        </w:rPr>
        <w:t xml:space="preserve">  </w:t>
      </w:r>
      <w:r w:rsidR="002B46FE" w:rsidRPr="00C86BCA">
        <w:rPr>
          <w:sz w:val="28"/>
          <w:szCs w:val="28"/>
          <w:lang w:val="uk-UA"/>
        </w:rPr>
        <w:t xml:space="preserve">ведення особистого </w:t>
      </w:r>
      <w:r w:rsidR="003E4C91" w:rsidRPr="00C86BCA">
        <w:rPr>
          <w:sz w:val="28"/>
          <w:szCs w:val="28"/>
          <w:lang w:val="uk-UA"/>
        </w:rPr>
        <w:t>селянського господарства</w:t>
      </w:r>
      <w:r>
        <w:rPr>
          <w:sz w:val="28"/>
          <w:szCs w:val="28"/>
          <w:lang w:val="uk-UA"/>
        </w:rPr>
        <w:t xml:space="preserve"> загальною площею 4,1575</w:t>
      </w:r>
      <w:r w:rsidR="00974854" w:rsidRPr="00C86BCA">
        <w:rPr>
          <w:sz w:val="28"/>
          <w:szCs w:val="28"/>
          <w:lang w:val="uk-UA"/>
        </w:rPr>
        <w:t xml:space="preserve"> га, в тому числі</w:t>
      </w:r>
      <w:r w:rsidR="004B445A" w:rsidRPr="00C86BCA">
        <w:rPr>
          <w:sz w:val="28"/>
          <w:szCs w:val="28"/>
          <w:lang w:val="uk-UA"/>
        </w:rPr>
        <w:t>:</w:t>
      </w:r>
      <w:r w:rsidR="00974854" w:rsidRPr="00C86BCA">
        <w:rPr>
          <w:sz w:val="28"/>
          <w:szCs w:val="28"/>
          <w:lang w:val="uk-UA"/>
        </w:rPr>
        <w:t xml:space="preserve"> </w:t>
      </w:r>
      <w:r w:rsidR="00126B19" w:rsidRPr="00C86BCA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3,9008</w:t>
      </w:r>
      <w:r w:rsidR="008C7BCF" w:rsidRPr="00C86BCA">
        <w:rPr>
          <w:sz w:val="28"/>
          <w:szCs w:val="28"/>
          <w:lang w:val="uk-UA"/>
        </w:rPr>
        <w:t xml:space="preserve"> га (кадастровий </w:t>
      </w:r>
      <w:r w:rsidR="0094062A" w:rsidRPr="00C86BCA">
        <w:rPr>
          <w:sz w:val="28"/>
          <w:szCs w:val="28"/>
          <w:lang w:val="uk-UA"/>
        </w:rPr>
        <w:t xml:space="preserve">номер </w:t>
      </w:r>
      <w:r>
        <w:rPr>
          <w:sz w:val="28"/>
          <w:szCs w:val="28"/>
          <w:lang w:val="uk-UA"/>
        </w:rPr>
        <w:t>56238</w:t>
      </w:r>
      <w:r w:rsidR="009619D6">
        <w:rPr>
          <w:sz w:val="28"/>
          <w:szCs w:val="28"/>
          <w:lang w:val="uk-UA"/>
        </w:rPr>
        <w:t>86400:04</w:t>
      </w:r>
      <w:r w:rsidR="00126B19" w:rsidRPr="00C86BCA">
        <w:rPr>
          <w:sz w:val="28"/>
          <w:szCs w:val="28"/>
          <w:lang w:val="uk-UA"/>
        </w:rPr>
        <w:t>:0</w:t>
      </w:r>
      <w:r w:rsidR="009619D6">
        <w:rPr>
          <w:sz w:val="28"/>
          <w:szCs w:val="28"/>
          <w:lang w:val="uk-UA"/>
        </w:rPr>
        <w:t>23:0341</w:t>
      </w:r>
      <w:r w:rsidR="002B46FE" w:rsidRPr="00C86BCA">
        <w:rPr>
          <w:sz w:val="28"/>
          <w:szCs w:val="28"/>
          <w:lang w:val="uk-UA"/>
        </w:rPr>
        <w:t>)</w:t>
      </w:r>
      <w:r w:rsidR="00974854" w:rsidRPr="00C86BCA">
        <w:rPr>
          <w:sz w:val="28"/>
          <w:szCs w:val="28"/>
          <w:lang w:val="uk-UA"/>
        </w:rPr>
        <w:t xml:space="preserve">, </w:t>
      </w:r>
      <w:r w:rsidR="009619D6">
        <w:rPr>
          <w:sz w:val="28"/>
          <w:szCs w:val="28"/>
          <w:lang w:val="uk-UA"/>
        </w:rPr>
        <w:t>площею 0,2567</w:t>
      </w:r>
      <w:r w:rsidR="00D9039D" w:rsidRPr="00C86BCA">
        <w:rPr>
          <w:sz w:val="28"/>
          <w:szCs w:val="28"/>
          <w:lang w:val="uk-UA"/>
        </w:rPr>
        <w:t xml:space="preserve"> га (кад</w:t>
      </w:r>
      <w:r w:rsidR="00B33C6F" w:rsidRPr="00C86BCA">
        <w:rPr>
          <w:sz w:val="28"/>
          <w:szCs w:val="28"/>
          <w:lang w:val="uk-UA"/>
        </w:rPr>
        <w:t>астро</w:t>
      </w:r>
      <w:r w:rsidR="009152AC" w:rsidRPr="00C86BCA">
        <w:rPr>
          <w:sz w:val="28"/>
          <w:szCs w:val="28"/>
          <w:lang w:val="uk-UA"/>
        </w:rPr>
        <w:t xml:space="preserve">вий номер </w:t>
      </w:r>
      <w:r w:rsidR="009619D6">
        <w:rPr>
          <w:sz w:val="28"/>
          <w:szCs w:val="28"/>
          <w:lang w:val="uk-UA"/>
        </w:rPr>
        <w:t>5623886400:04</w:t>
      </w:r>
      <w:r w:rsidR="00FF5F5A" w:rsidRPr="00C86BCA">
        <w:rPr>
          <w:sz w:val="28"/>
          <w:szCs w:val="28"/>
          <w:lang w:val="uk-UA"/>
        </w:rPr>
        <w:t>:0</w:t>
      </w:r>
      <w:r w:rsidR="009619D6">
        <w:rPr>
          <w:sz w:val="28"/>
          <w:szCs w:val="28"/>
          <w:lang w:val="uk-UA"/>
        </w:rPr>
        <w:t>2</w:t>
      </w:r>
      <w:r w:rsidR="007441E9">
        <w:rPr>
          <w:sz w:val="28"/>
          <w:szCs w:val="28"/>
          <w:lang w:val="uk-UA"/>
        </w:rPr>
        <w:t>3</w:t>
      </w:r>
      <w:r w:rsidR="00151280" w:rsidRPr="00C86BCA">
        <w:rPr>
          <w:sz w:val="28"/>
          <w:szCs w:val="28"/>
          <w:lang w:val="uk-UA"/>
        </w:rPr>
        <w:t>:0</w:t>
      </w:r>
      <w:r w:rsidR="009619D6">
        <w:rPr>
          <w:sz w:val="28"/>
          <w:szCs w:val="28"/>
          <w:lang w:val="uk-UA"/>
        </w:rPr>
        <w:t>342</w:t>
      </w:r>
      <w:r w:rsidR="00151280" w:rsidRPr="00C86BCA">
        <w:rPr>
          <w:sz w:val="28"/>
          <w:szCs w:val="28"/>
          <w:lang w:val="uk-UA"/>
        </w:rPr>
        <w:t>)</w:t>
      </w:r>
      <w:r w:rsidR="003E4C91" w:rsidRPr="00C86BCA">
        <w:rPr>
          <w:sz w:val="28"/>
          <w:szCs w:val="28"/>
          <w:lang w:val="uk-UA"/>
        </w:rPr>
        <w:t>.</w:t>
      </w:r>
    </w:p>
    <w:p w:rsidR="00974854" w:rsidRPr="00C14745" w:rsidRDefault="00974854" w:rsidP="00974854">
      <w:pPr>
        <w:pStyle w:val="a3"/>
        <w:shd w:val="clear" w:color="auto" w:fill="FFFFFF"/>
        <w:tabs>
          <w:tab w:val="left" w:pos="142"/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A42449" w:rsidRPr="005126D6" w:rsidRDefault="000B00CF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42449">
        <w:rPr>
          <w:sz w:val="28"/>
          <w:szCs w:val="28"/>
          <w:lang w:val="uk-UA"/>
        </w:rPr>
        <w:t>ідділу земельних відносин</w:t>
      </w:r>
      <w:r w:rsidR="00F06218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F06218">
        <w:rPr>
          <w:sz w:val="28"/>
          <w:szCs w:val="28"/>
          <w:lang w:val="uk-UA"/>
        </w:rPr>
        <w:t>Млинівської</w:t>
      </w:r>
      <w:proofErr w:type="spellEnd"/>
      <w:r w:rsidR="00A42449"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 w:rsidR="00A42449">
        <w:rPr>
          <w:sz w:val="28"/>
          <w:szCs w:val="28"/>
          <w:lang w:val="uk-UA"/>
        </w:rPr>
        <w:t>-</w:t>
      </w:r>
      <w:r w:rsidR="00A42449"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B65F67" w:rsidRDefault="009D3288" w:rsidP="00B65F67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 w:rsidRPr="00B65F67">
        <w:rPr>
          <w:sz w:val="28"/>
          <w:szCs w:val="28"/>
          <w:lang w:val="uk-UA"/>
        </w:rPr>
        <w:t>Г</w:t>
      </w:r>
      <w:r w:rsidR="00321216" w:rsidRPr="00B65F67">
        <w:rPr>
          <w:sz w:val="28"/>
          <w:szCs w:val="28"/>
          <w:lang w:val="uk-UA"/>
        </w:rPr>
        <w:t>рома</w:t>
      </w:r>
      <w:r w:rsidR="00024DD2">
        <w:rPr>
          <w:sz w:val="28"/>
          <w:szCs w:val="28"/>
          <w:lang w:val="uk-UA"/>
        </w:rPr>
        <w:t>дянин</w:t>
      </w:r>
      <w:r w:rsidR="007441E9">
        <w:rPr>
          <w:sz w:val="28"/>
          <w:szCs w:val="28"/>
          <w:lang w:val="uk-UA"/>
        </w:rPr>
        <w:t>у</w:t>
      </w:r>
      <w:r w:rsidR="009619D6">
        <w:rPr>
          <w:sz w:val="28"/>
          <w:szCs w:val="28"/>
          <w:lang w:val="uk-UA"/>
        </w:rPr>
        <w:t xml:space="preserve"> Лук’янчуку Володимиру Миколайовичу</w:t>
      </w:r>
      <w:r w:rsidR="00974854" w:rsidRPr="00D172F6">
        <w:rPr>
          <w:sz w:val="28"/>
          <w:szCs w:val="28"/>
          <w:lang w:val="uk-UA"/>
        </w:rPr>
        <w:t xml:space="preserve"> </w:t>
      </w:r>
      <w:r w:rsidR="000B00CF" w:rsidRPr="00B65F67">
        <w:rPr>
          <w:sz w:val="28"/>
          <w:szCs w:val="28"/>
          <w:lang w:val="uk-UA"/>
        </w:rPr>
        <w:t>оформити право на земельні</w:t>
      </w:r>
      <w:r w:rsidR="00A42449" w:rsidRPr="00B65F67">
        <w:rPr>
          <w:sz w:val="28"/>
          <w:szCs w:val="28"/>
          <w:lang w:val="uk-UA"/>
        </w:rPr>
        <w:t xml:space="preserve"> ділянк</w:t>
      </w:r>
      <w:r w:rsidR="000B00CF" w:rsidRPr="00B65F67">
        <w:rPr>
          <w:sz w:val="28"/>
          <w:szCs w:val="28"/>
          <w:lang w:val="uk-UA"/>
        </w:rPr>
        <w:t>и</w:t>
      </w:r>
      <w:r w:rsidR="00A42449" w:rsidRPr="00B65F67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51280">
        <w:rPr>
          <w:sz w:val="28"/>
          <w:szCs w:val="28"/>
          <w:lang w:val="uk-UA"/>
        </w:rPr>
        <w:t>тійну комісію з питань містобудування</w:t>
      </w:r>
      <w:r w:rsidRPr="005126D6">
        <w:rPr>
          <w:sz w:val="28"/>
          <w:szCs w:val="28"/>
          <w:lang w:val="uk-UA"/>
        </w:rPr>
        <w:t>,</w:t>
      </w:r>
      <w:r w:rsidR="00151280">
        <w:rPr>
          <w:sz w:val="28"/>
          <w:szCs w:val="28"/>
          <w:lang w:val="uk-UA"/>
        </w:rPr>
        <w:t xml:space="preserve"> будівництва, земельних відносин та</w:t>
      </w:r>
      <w:r w:rsidRPr="005126D6">
        <w:rPr>
          <w:sz w:val="28"/>
          <w:szCs w:val="28"/>
          <w:lang w:val="uk-UA"/>
        </w:rPr>
        <w:t xml:space="preserve"> охорони навколишнього середовища.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193ECD" w:rsidRPr="00151280" w:rsidRDefault="00151280" w:rsidP="000B00C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Дмитро ЛЕВИЦЬКИЙ</w:t>
      </w:r>
    </w:p>
    <w:sectPr w:rsidR="00193ECD" w:rsidRPr="00151280" w:rsidSect="009015B8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126B19"/>
    <w:rsid w:val="0001311E"/>
    <w:rsid w:val="00024DD2"/>
    <w:rsid w:val="00025193"/>
    <w:rsid w:val="00050F07"/>
    <w:rsid w:val="00056ED7"/>
    <w:rsid w:val="00095D94"/>
    <w:rsid w:val="00095E97"/>
    <w:rsid w:val="000A12C4"/>
    <w:rsid w:val="000B00CF"/>
    <w:rsid w:val="000F27B7"/>
    <w:rsid w:val="000F3240"/>
    <w:rsid w:val="000F69D7"/>
    <w:rsid w:val="00103836"/>
    <w:rsid w:val="001105D5"/>
    <w:rsid w:val="00122C2A"/>
    <w:rsid w:val="00126B19"/>
    <w:rsid w:val="001438B2"/>
    <w:rsid w:val="00151280"/>
    <w:rsid w:val="00153FFD"/>
    <w:rsid w:val="001660A9"/>
    <w:rsid w:val="00193ECD"/>
    <w:rsid w:val="001B1A5A"/>
    <w:rsid w:val="001B1C2B"/>
    <w:rsid w:val="001B6F94"/>
    <w:rsid w:val="001D3B9C"/>
    <w:rsid w:val="001E6FD2"/>
    <w:rsid w:val="001F0448"/>
    <w:rsid w:val="001F510D"/>
    <w:rsid w:val="00214F79"/>
    <w:rsid w:val="00256F47"/>
    <w:rsid w:val="002658F4"/>
    <w:rsid w:val="00276043"/>
    <w:rsid w:val="0029118F"/>
    <w:rsid w:val="002B46FE"/>
    <w:rsid w:val="002E0A6C"/>
    <w:rsid w:val="00321216"/>
    <w:rsid w:val="0033661F"/>
    <w:rsid w:val="003524C4"/>
    <w:rsid w:val="00352C07"/>
    <w:rsid w:val="0035451E"/>
    <w:rsid w:val="0038212A"/>
    <w:rsid w:val="00387BCD"/>
    <w:rsid w:val="003A118F"/>
    <w:rsid w:val="003E4C91"/>
    <w:rsid w:val="003F3DB4"/>
    <w:rsid w:val="00410A3D"/>
    <w:rsid w:val="00434AE5"/>
    <w:rsid w:val="004459E1"/>
    <w:rsid w:val="00455072"/>
    <w:rsid w:val="00482769"/>
    <w:rsid w:val="00482EA4"/>
    <w:rsid w:val="00486947"/>
    <w:rsid w:val="00496A38"/>
    <w:rsid w:val="004B445A"/>
    <w:rsid w:val="004D0F70"/>
    <w:rsid w:val="004E5EBB"/>
    <w:rsid w:val="00524678"/>
    <w:rsid w:val="00550BAF"/>
    <w:rsid w:val="00556D54"/>
    <w:rsid w:val="00593759"/>
    <w:rsid w:val="005956D7"/>
    <w:rsid w:val="005A06E8"/>
    <w:rsid w:val="005C52E6"/>
    <w:rsid w:val="00603F25"/>
    <w:rsid w:val="00607AF1"/>
    <w:rsid w:val="00615B11"/>
    <w:rsid w:val="00630399"/>
    <w:rsid w:val="00630432"/>
    <w:rsid w:val="00655E51"/>
    <w:rsid w:val="0066460B"/>
    <w:rsid w:val="00674586"/>
    <w:rsid w:val="00677EEA"/>
    <w:rsid w:val="006A474D"/>
    <w:rsid w:val="006A6B4F"/>
    <w:rsid w:val="006B6A96"/>
    <w:rsid w:val="006E7483"/>
    <w:rsid w:val="006F11AD"/>
    <w:rsid w:val="00720F6D"/>
    <w:rsid w:val="00735F04"/>
    <w:rsid w:val="007441E9"/>
    <w:rsid w:val="00763A88"/>
    <w:rsid w:val="007722FA"/>
    <w:rsid w:val="00774864"/>
    <w:rsid w:val="007822DE"/>
    <w:rsid w:val="007A1C36"/>
    <w:rsid w:val="007B49F3"/>
    <w:rsid w:val="007D2B7B"/>
    <w:rsid w:val="0081279C"/>
    <w:rsid w:val="00814A0E"/>
    <w:rsid w:val="008208B2"/>
    <w:rsid w:val="008C5DA0"/>
    <w:rsid w:val="008C7BCF"/>
    <w:rsid w:val="008D0A75"/>
    <w:rsid w:val="008F4908"/>
    <w:rsid w:val="008F5EAB"/>
    <w:rsid w:val="009015B8"/>
    <w:rsid w:val="0090628A"/>
    <w:rsid w:val="009152AC"/>
    <w:rsid w:val="0094062A"/>
    <w:rsid w:val="009619D6"/>
    <w:rsid w:val="00974854"/>
    <w:rsid w:val="009A2827"/>
    <w:rsid w:val="009D0322"/>
    <w:rsid w:val="009D2208"/>
    <w:rsid w:val="009D3288"/>
    <w:rsid w:val="009E3D54"/>
    <w:rsid w:val="009E550E"/>
    <w:rsid w:val="009F4EB5"/>
    <w:rsid w:val="00A01F75"/>
    <w:rsid w:val="00A0592E"/>
    <w:rsid w:val="00A11AF4"/>
    <w:rsid w:val="00A2421E"/>
    <w:rsid w:val="00A26466"/>
    <w:rsid w:val="00A40840"/>
    <w:rsid w:val="00A42449"/>
    <w:rsid w:val="00A52800"/>
    <w:rsid w:val="00A72E18"/>
    <w:rsid w:val="00B33C6F"/>
    <w:rsid w:val="00B34D7D"/>
    <w:rsid w:val="00B65F67"/>
    <w:rsid w:val="00BB0958"/>
    <w:rsid w:val="00BB3E00"/>
    <w:rsid w:val="00BD2596"/>
    <w:rsid w:val="00BD53EB"/>
    <w:rsid w:val="00BE4763"/>
    <w:rsid w:val="00BF6181"/>
    <w:rsid w:val="00BF7717"/>
    <w:rsid w:val="00C061A5"/>
    <w:rsid w:val="00C646D7"/>
    <w:rsid w:val="00C8311F"/>
    <w:rsid w:val="00C86BCA"/>
    <w:rsid w:val="00C93532"/>
    <w:rsid w:val="00CB360B"/>
    <w:rsid w:val="00CC1772"/>
    <w:rsid w:val="00CD3017"/>
    <w:rsid w:val="00CF5522"/>
    <w:rsid w:val="00D0022D"/>
    <w:rsid w:val="00D1418E"/>
    <w:rsid w:val="00D14B93"/>
    <w:rsid w:val="00D172F6"/>
    <w:rsid w:val="00D31748"/>
    <w:rsid w:val="00D44DA6"/>
    <w:rsid w:val="00D63554"/>
    <w:rsid w:val="00D63E8F"/>
    <w:rsid w:val="00D76124"/>
    <w:rsid w:val="00D9039D"/>
    <w:rsid w:val="00DA6779"/>
    <w:rsid w:val="00DC105D"/>
    <w:rsid w:val="00DC1EAD"/>
    <w:rsid w:val="00DD1934"/>
    <w:rsid w:val="00DD1A68"/>
    <w:rsid w:val="00DE6DC1"/>
    <w:rsid w:val="00DF0BC1"/>
    <w:rsid w:val="00DF52A8"/>
    <w:rsid w:val="00E03B37"/>
    <w:rsid w:val="00E07410"/>
    <w:rsid w:val="00E225B0"/>
    <w:rsid w:val="00E32891"/>
    <w:rsid w:val="00E32CB3"/>
    <w:rsid w:val="00E43BAE"/>
    <w:rsid w:val="00E47CEE"/>
    <w:rsid w:val="00E85CF0"/>
    <w:rsid w:val="00E94102"/>
    <w:rsid w:val="00EA3A29"/>
    <w:rsid w:val="00EC7EAE"/>
    <w:rsid w:val="00EE102E"/>
    <w:rsid w:val="00EE117D"/>
    <w:rsid w:val="00F06218"/>
    <w:rsid w:val="00F12016"/>
    <w:rsid w:val="00F64F9F"/>
    <w:rsid w:val="00F65657"/>
    <w:rsid w:val="00F86326"/>
    <w:rsid w:val="00F97EFC"/>
    <w:rsid w:val="00FA21ED"/>
    <w:rsid w:val="00FD02CF"/>
    <w:rsid w:val="00FF5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odlife\Desktop\&#1053;&#1086;&#1074;&#1072;&#1103;%20&#1087;&#1072;&#1087;&#1082;&#1072;%20(2)\&#1079;&#1072;&#1090;&#1074;.%20&#1090;&#1077;&#1093;&#1085;.%20&#1086;&#1089;&#1075;%20&#1055;&#1077;&#1090;&#1088;&#1091;&#1082;%20&#1054;.&#1052;.(&#1087;&#1072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875E9-2E3F-4537-9ED7-46F13F44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затв. техн. осг Петрук О.М.(пай)</Template>
  <TotalTime>52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goodlife</dc:creator>
  <cp:lastModifiedBy>user</cp:lastModifiedBy>
  <cp:revision>15</cp:revision>
  <cp:lastPrinted>2022-01-24T12:40:00Z</cp:lastPrinted>
  <dcterms:created xsi:type="dcterms:W3CDTF">2021-08-05T13:40:00Z</dcterms:created>
  <dcterms:modified xsi:type="dcterms:W3CDTF">2022-02-15T08:23:00Z</dcterms:modified>
</cp:coreProperties>
</file>